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9405" w14:textId="75633A10" w:rsidR="003B79C2" w:rsidRDefault="003B79C2" w:rsidP="003B79C2">
      <w:r>
        <w:rPr>
          <w:u w:val="single"/>
        </w:rPr>
        <w:t>Alice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>GOFF</w:t>
      </w:r>
      <w:r>
        <w:t xml:space="preserve">  (</w:t>
      </w:r>
      <w:proofErr w:type="gramEnd"/>
      <w:r>
        <w:t>fl</w:t>
      </w:r>
      <w:r>
        <w:t>.1473)</w:t>
      </w:r>
    </w:p>
    <w:p w14:paraId="13DC73D6" w14:textId="77777777" w:rsidR="003B79C2" w:rsidRDefault="003B79C2" w:rsidP="003B79C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Herne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</w:p>
    <w:p w14:paraId="0B54A16D" w14:textId="77777777" w:rsidR="003B79C2" w:rsidRDefault="003B79C2" w:rsidP="003B79C2"/>
    <w:p w14:paraId="48C18D6B" w14:textId="77777777" w:rsidR="003B79C2" w:rsidRDefault="003B79C2" w:rsidP="003B79C2"/>
    <w:p w14:paraId="73E46213" w14:textId="68205B06" w:rsidR="003B79C2" w:rsidRDefault="003B79C2" w:rsidP="003B79C2">
      <w:r>
        <w:t>= John (</w:t>
      </w:r>
      <w:proofErr w:type="gramStart"/>
      <w:r>
        <w:t>d.1473)(</w:t>
      </w:r>
      <w:proofErr w:type="gramEnd"/>
      <w:r>
        <w:t xml:space="preserve">q.v.)      </w:t>
      </w:r>
      <w:r>
        <w:t>(</w:t>
      </w:r>
      <w:hyperlink r:id="rId6" w:history="1">
        <w:r w:rsidRPr="00665906">
          <w:rPr>
            <w:rStyle w:val="Hyperlink"/>
          </w:rPr>
          <w:t>www.kentarchaelogy.org.uk/Research/Pub/ArchCant</w:t>
        </w:r>
      </w:hyperlink>
      <w:r>
        <w:t>)</w:t>
      </w:r>
    </w:p>
    <w:p w14:paraId="1B9365D8" w14:textId="3C50D9E2" w:rsidR="003B79C2" w:rsidRDefault="003B79C2" w:rsidP="003B79C2">
      <w:r>
        <w:t>Children:</w:t>
      </w:r>
      <w:r>
        <w:tab/>
        <w:t>Joan, Isabell, Alexander(q.v.), John, William(q.v.), Thomas</w:t>
      </w:r>
      <w:proofErr w:type="gramStart"/>
      <w:r>
        <w:t xml:space="preserve">.  </w:t>
      </w:r>
      <w:proofErr w:type="gramEnd"/>
      <w:r>
        <w:t>(ibid.)</w:t>
      </w:r>
    </w:p>
    <w:p w14:paraId="04C391BD" w14:textId="5DBAC2F2" w:rsidR="003B79C2" w:rsidRDefault="003B79C2" w:rsidP="003B79C2"/>
    <w:p w14:paraId="60D59C19" w14:textId="7DD25148" w:rsidR="003B79C2" w:rsidRDefault="003B79C2" w:rsidP="003B79C2"/>
    <w:p w14:paraId="08852E12" w14:textId="3327EAAB" w:rsidR="003B79C2" w:rsidRDefault="003B79C2" w:rsidP="003B79C2">
      <w:r>
        <w:tab/>
        <w:t>1473</w:t>
      </w:r>
      <w:r>
        <w:tab/>
        <w:t>He made Alice an executor of his Will</w:t>
      </w:r>
      <w:proofErr w:type="gramStart"/>
      <w:r>
        <w:t xml:space="preserve">.  </w:t>
      </w:r>
      <w:proofErr w:type="gramEnd"/>
      <w:r>
        <w:t xml:space="preserve"> (ibid.)</w:t>
      </w:r>
    </w:p>
    <w:p w14:paraId="1D627C7D" w14:textId="664E7D22" w:rsidR="003B79C2" w:rsidRDefault="003B79C2" w:rsidP="003B79C2"/>
    <w:p w14:paraId="6C236441" w14:textId="24CA08D4" w:rsidR="003B79C2" w:rsidRDefault="003B79C2" w:rsidP="003B79C2"/>
    <w:p w14:paraId="75C16030" w14:textId="0121CBDE" w:rsidR="003B79C2" w:rsidRDefault="003B79C2" w:rsidP="003B79C2">
      <w:r>
        <w:t>5 November 2021</w:t>
      </w:r>
    </w:p>
    <w:p w14:paraId="3AE67C9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477F0" w14:textId="77777777" w:rsidR="003B79C2" w:rsidRDefault="003B79C2" w:rsidP="009139A6">
      <w:r>
        <w:separator/>
      </w:r>
    </w:p>
  </w:endnote>
  <w:endnote w:type="continuationSeparator" w:id="0">
    <w:p w14:paraId="58D73117" w14:textId="77777777" w:rsidR="003B79C2" w:rsidRDefault="003B79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665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56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156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8F44" w14:textId="77777777" w:rsidR="003B79C2" w:rsidRDefault="003B79C2" w:rsidP="009139A6">
      <w:r>
        <w:separator/>
      </w:r>
    </w:p>
  </w:footnote>
  <w:footnote w:type="continuationSeparator" w:id="0">
    <w:p w14:paraId="4BAA4490" w14:textId="77777777" w:rsidR="003B79C2" w:rsidRDefault="003B79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9AC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8FF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347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9C2"/>
    <w:rsid w:val="000666E0"/>
    <w:rsid w:val="002510B7"/>
    <w:rsid w:val="003B79C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145A3F4"/>
  <w15:chartTrackingRefBased/>
  <w15:docId w15:val="{5CF4E38C-5630-44CF-A37A-73698B03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9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3B7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logy.org.uk/Research/Pub/ArchCan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2021-11-05T21:44:00Z</dcterms:created>
  <dcterms:modified xsi:type="dcterms:W3CDTF">2021-11-05T21:46:00Z</dcterms:modified>
</cp:coreProperties>
</file>